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634FB" w14:textId="77777777" w:rsidR="00475566" w:rsidRDefault="00475566" w:rsidP="0047556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Robert BOTEMAN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623B36AE" w14:textId="77777777" w:rsidR="00475566" w:rsidRDefault="00475566" w:rsidP="0047556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14ADA594" w14:textId="77777777" w:rsidR="00475566" w:rsidRDefault="00475566" w:rsidP="0047556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4B5D59C" w14:textId="77777777" w:rsidR="00475566" w:rsidRDefault="00475566" w:rsidP="0047556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ED0C061" w14:textId="77777777" w:rsidR="00475566" w:rsidRDefault="00475566" w:rsidP="00475566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197102A3" w14:textId="77777777" w:rsidR="00475566" w:rsidRPr="00065994" w:rsidRDefault="00475566" w:rsidP="0047556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1F7EDFF0" w14:textId="77777777" w:rsidR="00475566" w:rsidRPr="00065994" w:rsidRDefault="00475566" w:rsidP="00475566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6161C0EB" w14:textId="77777777" w:rsidR="00475566" w:rsidRDefault="00475566" w:rsidP="0047556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7E32E330" w14:textId="77777777" w:rsidR="00475566" w:rsidRDefault="00475566" w:rsidP="0047556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142B741" w14:textId="77777777" w:rsidR="00475566" w:rsidRDefault="00475566" w:rsidP="0047556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77CF42E" w14:textId="77777777" w:rsidR="00475566" w:rsidRDefault="00475566" w:rsidP="0047556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21 July 2023</w:t>
      </w:r>
    </w:p>
    <w:p w14:paraId="31DB1C9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8AAE6" w14:textId="77777777" w:rsidR="00475566" w:rsidRDefault="00475566" w:rsidP="009139A6">
      <w:r>
        <w:separator/>
      </w:r>
    </w:p>
  </w:endnote>
  <w:endnote w:type="continuationSeparator" w:id="0">
    <w:p w14:paraId="432ABB5E" w14:textId="77777777" w:rsidR="00475566" w:rsidRDefault="004755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74B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BBD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8A6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59544" w14:textId="77777777" w:rsidR="00475566" w:rsidRDefault="00475566" w:rsidP="009139A6">
      <w:r>
        <w:separator/>
      </w:r>
    </w:p>
  </w:footnote>
  <w:footnote w:type="continuationSeparator" w:id="0">
    <w:p w14:paraId="21FFDC81" w14:textId="77777777" w:rsidR="00475566" w:rsidRDefault="004755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CA0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0BDA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135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566"/>
    <w:rsid w:val="000666E0"/>
    <w:rsid w:val="002510B7"/>
    <w:rsid w:val="0047556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AD004"/>
  <w15:chartTrackingRefBased/>
  <w15:docId w15:val="{3F2DA9E5-C506-4BAA-8610-F987972BC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2023-08-14T20:14:00Z</dcterms:created>
  <dcterms:modified xsi:type="dcterms:W3CDTF">2023-08-14T20:15:00Z</dcterms:modified>
</cp:coreProperties>
</file>